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Blaenau Gwent and Rhymney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Blaenau Gwent and Rhymney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Blaenau Gwent and Rhymney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Blaenau Gwent and Rhymney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Blaenau Gwent and Rhymney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Blaenau Gwent and Rhymney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63.4% </w:t>
      </w:r>
      <w:r w:rsidRPr="004747BF">
        <w:rPr>
          <w:rFonts w:ascii="Libre Franklin Light" w:eastAsia="Times New Roman" w:hAnsi="Libre Franklin Light" w:cs="Calibri Light"/>
        </w:rPr>
        <w:t xml:space="preserve">of those respondents classified as PGSI 8+ in Blaenau Gwent and Rhymney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Blaenau Gwent and Rhymney is estimated to be </w:t>
      </w:r>
      <w:r w:rsidRPr="00773DF7">
        <w:rPr>
          <w:rFonts w:ascii="Libre Franklin Light" w:eastAsia="Times New Roman" w:hAnsi="Libre Franklin Light" w:cs="Calibri Light"/>
          <w:b/>
          <w:bCs/>
          <w:color w:val="C45911" w:themeColor="accent2" w:themeShade="BF"/>
        </w:rPr>
        <w:t xml:space="preserve">£2,292,580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Blaenau Gwent and Rhymney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Blaenau Gwent and Rhymney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Blaenau Gwent and Rhymney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Blaenau Gwent and Rhymney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enau Gwent and Rhymn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Blaenau Gwent and Rhymney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enau Gwent and Rhymn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Blaenau Gwent and Rhymney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Blaenau Gwent and Rhymney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enau Gwent and Rhymn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Blaenau Gwent and Rhymney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Blaenau Gwent and Rhymney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Blaenau Gwent and Rhymney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Blaenau Gwent and Rhymney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Blaenau Gwent and Rhymney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Blaenau Gwent and Rhymney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£2,292,580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Blaenau Gwent and Rhymney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£37,342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£772,262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£55,322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£15,559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£1,383,570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£2,292,580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Blaenau Gwent and Rhymney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Blaenau Gwent and Rhymney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 and Rhymney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 and Rhymney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 and Rhymney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Blaenau Gwent and Rhymney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Blaenau Gwent and Rhymney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Blaenau Gwent and Rhymney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Blaenau Gwent and Rhymney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Blaenau Gwent and Rhymney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Blaenau Gwent and Rhymney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Blaenau Gwent and Rhymney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C669180-A978-4EF8-A392-9A8D906350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